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D1821" w14:textId="77777777" w:rsidR="00C44B8B" w:rsidRPr="00B10C7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10C71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B10C71" w14:paraId="26FD1824" w14:textId="77777777" w:rsidTr="005840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1822" w14:textId="77777777" w:rsidR="00C44B8B" w:rsidRPr="00B10C71" w:rsidRDefault="00C44B8B" w:rsidP="0058409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10C71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1823" w14:textId="77777777" w:rsidR="00C44B8B" w:rsidRPr="00B10C71" w:rsidRDefault="00D80FBD" w:rsidP="0058409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10C71">
              <w:rPr>
                <w:b/>
                <w:sz w:val="24"/>
                <w:szCs w:val="24"/>
                <w:lang w:val="en-US"/>
              </w:rPr>
              <w:t>203A</w:t>
            </w:r>
            <w:r w:rsidR="002947FD" w:rsidRPr="00B10C71">
              <w:rPr>
                <w:b/>
                <w:sz w:val="24"/>
                <w:szCs w:val="24"/>
              </w:rPr>
              <w:t>_091</w:t>
            </w:r>
          </w:p>
        </w:tc>
      </w:tr>
      <w:tr w:rsidR="00C44B8B" w:rsidRPr="00B10C71" w14:paraId="26FD1827" w14:textId="77777777" w:rsidTr="005840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1825" w14:textId="77777777" w:rsidR="00C44B8B" w:rsidRPr="00B10C71" w:rsidRDefault="00C44B8B" w:rsidP="0058409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10C71">
              <w:rPr>
                <w:b/>
                <w:sz w:val="24"/>
                <w:szCs w:val="24"/>
              </w:rPr>
              <w:t xml:space="preserve">Номер материала </w:t>
            </w:r>
            <w:r w:rsidRPr="00B10C71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1826" w14:textId="41D7F2CB" w:rsidR="00C44B8B" w:rsidRPr="00B10C71" w:rsidRDefault="00766408" w:rsidP="0058409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10C71">
              <w:rPr>
                <w:b/>
                <w:sz w:val="24"/>
                <w:szCs w:val="24"/>
                <w:lang w:val="en-US"/>
              </w:rPr>
              <w:t>2037234</w:t>
            </w:r>
          </w:p>
        </w:tc>
      </w:tr>
    </w:tbl>
    <w:p w14:paraId="148A1A9C" w14:textId="5C631013" w:rsidR="00400CA9" w:rsidRPr="00B10C71" w:rsidRDefault="00C03FA6" w:rsidP="00400CA9">
      <w:pPr>
        <w:spacing w:line="276" w:lineRule="auto"/>
        <w:ind w:right="-1"/>
        <w:jc w:val="right"/>
        <w:rPr>
          <w:sz w:val="24"/>
          <w:szCs w:val="24"/>
        </w:rPr>
      </w:pPr>
      <w:r w:rsidRPr="00B10C71">
        <w:rPr>
          <w:sz w:val="24"/>
          <w:szCs w:val="24"/>
        </w:rPr>
        <w:t xml:space="preserve">Первый заместитель директора </w:t>
      </w:r>
      <w:r w:rsidR="00400CA9" w:rsidRPr="00B10C71">
        <w:rPr>
          <w:sz w:val="24"/>
          <w:szCs w:val="24"/>
        </w:rPr>
        <w:t>-</w:t>
      </w:r>
    </w:p>
    <w:p w14:paraId="0D39435A" w14:textId="01641968" w:rsidR="00400CA9" w:rsidRPr="00B10C71" w:rsidRDefault="00C03FA6" w:rsidP="00400CA9">
      <w:pPr>
        <w:spacing w:line="276" w:lineRule="auto"/>
        <w:ind w:right="-1"/>
        <w:jc w:val="right"/>
        <w:rPr>
          <w:sz w:val="24"/>
          <w:szCs w:val="24"/>
        </w:rPr>
      </w:pPr>
      <w:r w:rsidRPr="00B10C71">
        <w:rPr>
          <w:sz w:val="24"/>
          <w:szCs w:val="24"/>
        </w:rPr>
        <w:t>главный инженер</w:t>
      </w:r>
    </w:p>
    <w:p w14:paraId="062985F3" w14:textId="37C34DE3" w:rsidR="00400CA9" w:rsidRPr="00B10C71" w:rsidRDefault="00C03FA6" w:rsidP="00400CA9">
      <w:pPr>
        <w:spacing w:line="276" w:lineRule="auto"/>
        <w:ind w:right="-1"/>
        <w:jc w:val="right"/>
        <w:rPr>
          <w:sz w:val="24"/>
          <w:szCs w:val="24"/>
        </w:rPr>
      </w:pPr>
      <w:r w:rsidRPr="00B10C71">
        <w:rPr>
          <w:sz w:val="24"/>
          <w:szCs w:val="24"/>
        </w:rPr>
        <w:t>филиала ПАО</w:t>
      </w:r>
      <w:r w:rsidR="00400CA9" w:rsidRPr="00B10C71">
        <w:rPr>
          <w:sz w:val="24"/>
          <w:szCs w:val="24"/>
        </w:rPr>
        <w:t xml:space="preserve"> </w:t>
      </w:r>
      <w:r w:rsidRPr="00B10C71">
        <w:rPr>
          <w:sz w:val="24"/>
          <w:szCs w:val="24"/>
        </w:rPr>
        <w:t>«МРСК Центра» -</w:t>
      </w:r>
    </w:p>
    <w:p w14:paraId="43FAD66B" w14:textId="02047E0B" w:rsidR="00C03FA6" w:rsidRPr="00B10C71" w:rsidRDefault="00C03FA6" w:rsidP="00400CA9">
      <w:pPr>
        <w:spacing w:line="276" w:lineRule="auto"/>
        <w:ind w:right="-1"/>
        <w:jc w:val="right"/>
        <w:rPr>
          <w:sz w:val="24"/>
          <w:szCs w:val="24"/>
        </w:rPr>
      </w:pPr>
      <w:r w:rsidRPr="00B10C71">
        <w:rPr>
          <w:sz w:val="24"/>
          <w:szCs w:val="24"/>
        </w:rPr>
        <w:t>«Смоленскэнерго»</w:t>
      </w:r>
    </w:p>
    <w:p w14:paraId="0900ADAD" w14:textId="4399B2DC" w:rsidR="00C03FA6" w:rsidRPr="00B10C71" w:rsidRDefault="00C03FA6" w:rsidP="00400CA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10C71">
        <w:rPr>
          <w:sz w:val="24"/>
          <w:szCs w:val="24"/>
        </w:rPr>
        <w:t>______________</w:t>
      </w:r>
      <w:r w:rsidR="00400CA9" w:rsidRPr="00B10C71">
        <w:rPr>
          <w:sz w:val="24"/>
          <w:szCs w:val="24"/>
        </w:rPr>
        <w:t xml:space="preserve"> </w:t>
      </w:r>
      <w:r w:rsidRPr="00B10C71">
        <w:rPr>
          <w:sz w:val="24"/>
          <w:szCs w:val="24"/>
        </w:rPr>
        <w:t>В.В. Мордыкин</w:t>
      </w:r>
    </w:p>
    <w:p w14:paraId="7A13816A" w14:textId="77777777" w:rsidR="00C03FA6" w:rsidRPr="00B10C71" w:rsidRDefault="00C03FA6" w:rsidP="00400CA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10C71">
        <w:rPr>
          <w:sz w:val="24"/>
          <w:szCs w:val="24"/>
        </w:rPr>
        <w:t>16 октября 2019 г.</w:t>
      </w:r>
    </w:p>
    <w:p w14:paraId="26FD182D" w14:textId="77777777" w:rsidR="00C44B8B" w:rsidRPr="00B10C71" w:rsidRDefault="00C44B8B" w:rsidP="00400CA9">
      <w:pPr>
        <w:rPr>
          <w:sz w:val="24"/>
          <w:szCs w:val="24"/>
        </w:rPr>
      </w:pPr>
    </w:p>
    <w:p w14:paraId="26FD182F" w14:textId="77777777" w:rsidR="00C44B8B" w:rsidRPr="00B10C71" w:rsidRDefault="00C44B8B" w:rsidP="00400CA9">
      <w:pPr>
        <w:rPr>
          <w:sz w:val="24"/>
          <w:szCs w:val="24"/>
        </w:rPr>
      </w:pPr>
    </w:p>
    <w:p w14:paraId="26FD1830" w14:textId="77777777" w:rsidR="00C44B8B" w:rsidRPr="00B10C71" w:rsidRDefault="00C44B8B" w:rsidP="00400CA9">
      <w:pPr>
        <w:pStyle w:val="2"/>
        <w:numPr>
          <w:ilvl w:val="0"/>
          <w:numId w:val="0"/>
        </w:numPr>
        <w:rPr>
          <w:sz w:val="24"/>
          <w:szCs w:val="24"/>
        </w:rPr>
      </w:pPr>
      <w:r w:rsidRPr="00B10C71">
        <w:rPr>
          <w:sz w:val="24"/>
          <w:szCs w:val="24"/>
        </w:rPr>
        <w:t>ТЕХНИЧЕСКОЕ ЗАДАНИЕ</w:t>
      </w:r>
    </w:p>
    <w:p w14:paraId="11F523FE" w14:textId="77777777" w:rsidR="00400CA9" w:rsidRPr="00B10C71" w:rsidRDefault="004F6968" w:rsidP="00400CA9">
      <w:pPr>
        <w:ind w:firstLine="0"/>
        <w:jc w:val="center"/>
        <w:rPr>
          <w:b/>
          <w:sz w:val="24"/>
          <w:szCs w:val="24"/>
        </w:rPr>
      </w:pPr>
      <w:r w:rsidRPr="00B10C71">
        <w:rPr>
          <w:b/>
          <w:sz w:val="24"/>
          <w:szCs w:val="24"/>
        </w:rPr>
        <w:t xml:space="preserve">на </w:t>
      </w:r>
      <w:r w:rsidR="00612811" w:rsidRPr="00B10C71">
        <w:rPr>
          <w:b/>
          <w:sz w:val="24"/>
          <w:szCs w:val="24"/>
        </w:rPr>
        <w:t xml:space="preserve">поставку </w:t>
      </w:r>
      <w:r w:rsidR="007F4188" w:rsidRPr="00B10C71">
        <w:rPr>
          <w:b/>
          <w:sz w:val="24"/>
          <w:szCs w:val="24"/>
        </w:rPr>
        <w:t>мет</w:t>
      </w:r>
      <w:r w:rsidR="00620938" w:rsidRPr="00B10C71">
        <w:rPr>
          <w:b/>
          <w:sz w:val="24"/>
          <w:szCs w:val="24"/>
        </w:rPr>
        <w:t>аллопроката</w:t>
      </w:r>
      <w:r w:rsidR="00843900" w:rsidRPr="00B10C71">
        <w:rPr>
          <w:b/>
          <w:sz w:val="24"/>
          <w:szCs w:val="24"/>
        </w:rPr>
        <w:t xml:space="preserve"> </w:t>
      </w:r>
      <w:r w:rsidR="00225A3B" w:rsidRPr="00B10C71">
        <w:rPr>
          <w:b/>
          <w:sz w:val="24"/>
          <w:szCs w:val="24"/>
        </w:rPr>
        <w:t>(</w:t>
      </w:r>
      <w:r w:rsidR="00766408" w:rsidRPr="00B10C71">
        <w:rPr>
          <w:b/>
          <w:sz w:val="24"/>
          <w:szCs w:val="24"/>
        </w:rPr>
        <w:t>Уголок стальной равнополочный 32х4</w:t>
      </w:r>
      <w:r w:rsidR="00225A3B" w:rsidRPr="00B10C71">
        <w:rPr>
          <w:b/>
          <w:sz w:val="24"/>
          <w:szCs w:val="24"/>
        </w:rPr>
        <w:t>)</w:t>
      </w:r>
      <w:r w:rsidR="009C0389" w:rsidRPr="00B10C71">
        <w:rPr>
          <w:b/>
          <w:sz w:val="24"/>
          <w:szCs w:val="24"/>
        </w:rPr>
        <w:t>.</w:t>
      </w:r>
    </w:p>
    <w:p w14:paraId="26FD1831" w14:textId="047280F9" w:rsidR="004F6968" w:rsidRPr="00B10C71" w:rsidRDefault="009C0389" w:rsidP="00400CA9">
      <w:pPr>
        <w:ind w:firstLine="0"/>
        <w:jc w:val="center"/>
        <w:rPr>
          <w:b/>
          <w:sz w:val="24"/>
          <w:szCs w:val="24"/>
        </w:rPr>
      </w:pPr>
      <w:r w:rsidRPr="00B10C71">
        <w:rPr>
          <w:b/>
          <w:sz w:val="24"/>
          <w:szCs w:val="24"/>
        </w:rPr>
        <w:t xml:space="preserve">Лот № </w:t>
      </w:r>
      <w:r w:rsidR="00BD2843" w:rsidRPr="00B10C71">
        <w:rPr>
          <w:b/>
          <w:sz w:val="24"/>
          <w:szCs w:val="24"/>
        </w:rPr>
        <w:t>203</w:t>
      </w:r>
      <w:r w:rsidR="00620938" w:rsidRPr="00B10C71">
        <w:rPr>
          <w:b/>
          <w:sz w:val="24"/>
          <w:szCs w:val="24"/>
        </w:rPr>
        <w:t>A</w:t>
      </w:r>
    </w:p>
    <w:p w14:paraId="26FD1832" w14:textId="77777777" w:rsidR="00020DD3" w:rsidRPr="00B10C71" w:rsidRDefault="00020DD3" w:rsidP="00400CA9">
      <w:pPr>
        <w:ind w:firstLine="709"/>
        <w:rPr>
          <w:sz w:val="24"/>
          <w:szCs w:val="24"/>
        </w:rPr>
      </w:pPr>
    </w:p>
    <w:p w14:paraId="26FD1833" w14:textId="77777777" w:rsidR="00225A3B" w:rsidRPr="00B10C71" w:rsidRDefault="00225A3B" w:rsidP="00400C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0C71">
        <w:rPr>
          <w:b/>
          <w:bCs/>
          <w:sz w:val="24"/>
          <w:szCs w:val="24"/>
        </w:rPr>
        <w:t>Технические требования к продукции.</w:t>
      </w:r>
    </w:p>
    <w:p w14:paraId="26FD1834" w14:textId="79DBB30D" w:rsidR="00225A3B" w:rsidRPr="00B10C71" w:rsidRDefault="00225A3B" w:rsidP="00400CA9">
      <w:pPr>
        <w:tabs>
          <w:tab w:val="left" w:pos="1134"/>
        </w:tabs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1.1</w:t>
      </w:r>
      <w:r w:rsidR="00DE548C" w:rsidRPr="00B10C71">
        <w:rPr>
          <w:sz w:val="24"/>
          <w:szCs w:val="24"/>
        </w:rPr>
        <w:t>.</w:t>
      </w:r>
      <w:r w:rsidR="00400CA9"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26FD1835" w14:textId="77777777" w:rsidR="00225A3B" w:rsidRPr="00B10C71" w:rsidRDefault="00225A3B" w:rsidP="00400CA9">
      <w:pPr>
        <w:tabs>
          <w:tab w:val="left" w:pos="709"/>
        </w:tabs>
        <w:ind w:firstLine="0"/>
        <w:rPr>
          <w:sz w:val="24"/>
          <w:szCs w:val="24"/>
        </w:rPr>
      </w:pPr>
    </w:p>
    <w:p w14:paraId="26FD1836" w14:textId="77777777" w:rsidR="00225A3B" w:rsidRPr="00B10C71" w:rsidRDefault="00225A3B" w:rsidP="00400C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0C71">
        <w:rPr>
          <w:b/>
          <w:bCs/>
          <w:sz w:val="24"/>
          <w:szCs w:val="24"/>
        </w:rPr>
        <w:t xml:space="preserve">Общие требования. </w:t>
      </w:r>
    </w:p>
    <w:p w14:paraId="26FD1837" w14:textId="74330F47" w:rsidR="00225A3B" w:rsidRPr="00B10C71" w:rsidRDefault="00225A3B" w:rsidP="00400CA9">
      <w:pPr>
        <w:tabs>
          <w:tab w:val="left" w:pos="1134"/>
        </w:tabs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2.1.</w:t>
      </w:r>
      <w:r w:rsidR="00400CA9"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26FD1838" w14:textId="77777777" w:rsidR="00225A3B" w:rsidRPr="00B10C71" w:rsidRDefault="00225A3B" w:rsidP="00400CA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>продукция должна быть новой, ранее не использованной;</w:t>
      </w:r>
    </w:p>
    <w:p w14:paraId="26FD1840" w14:textId="59FDBF73" w:rsidR="00225A3B" w:rsidRPr="00B10C71" w:rsidRDefault="00225A3B" w:rsidP="00400CA9">
      <w:pPr>
        <w:tabs>
          <w:tab w:val="left" w:pos="1134"/>
        </w:tabs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2.</w:t>
      </w:r>
      <w:r w:rsidR="00C03FA6" w:rsidRPr="00B10C71">
        <w:rPr>
          <w:sz w:val="24"/>
          <w:szCs w:val="24"/>
        </w:rPr>
        <w:t>2</w:t>
      </w:r>
      <w:r w:rsidRPr="00B10C71">
        <w:rPr>
          <w:sz w:val="24"/>
          <w:szCs w:val="24"/>
        </w:rPr>
        <w:t>.</w:t>
      </w:r>
      <w:r w:rsidR="00400CA9"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B10C71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14:paraId="26FD1842" w14:textId="76A68EB8" w:rsidR="00225A3B" w:rsidRPr="00B10C71" w:rsidRDefault="00225A3B" w:rsidP="00400CA9">
      <w:pPr>
        <w:tabs>
          <w:tab w:val="left" w:pos="1134"/>
        </w:tabs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2.</w:t>
      </w:r>
      <w:r w:rsidR="00C03FA6" w:rsidRPr="00B10C71">
        <w:rPr>
          <w:sz w:val="24"/>
          <w:szCs w:val="24"/>
        </w:rPr>
        <w:t>3</w:t>
      </w:r>
      <w:r w:rsidRPr="00B10C71">
        <w:rPr>
          <w:sz w:val="24"/>
          <w:szCs w:val="24"/>
        </w:rPr>
        <w:t>.</w:t>
      </w:r>
      <w:r w:rsidR="00400CA9"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>Упаковка, транспортирование, условия и сроки хранения.</w:t>
      </w:r>
    </w:p>
    <w:p w14:paraId="26FD1843" w14:textId="0D734FDE" w:rsidR="00225A3B" w:rsidRPr="00B10C71" w:rsidRDefault="00225A3B" w:rsidP="00400CA9">
      <w:pPr>
        <w:ind w:firstLine="709"/>
        <w:rPr>
          <w:sz w:val="24"/>
          <w:szCs w:val="24"/>
        </w:rPr>
      </w:pPr>
      <w:proofErr w:type="gramStart"/>
      <w:r w:rsidRPr="00B10C71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895DAC" w:rsidRPr="00B10C71">
        <w:rPr>
          <w:sz w:val="24"/>
          <w:szCs w:val="24"/>
        </w:rPr>
        <w:t xml:space="preserve"> 14192-</w:t>
      </w:r>
      <w:r w:rsidRPr="00B10C71">
        <w:rPr>
          <w:sz w:val="24"/>
          <w:szCs w:val="24"/>
        </w:rPr>
        <w:t>96, ГОСТ 7566-</w:t>
      </w:r>
      <w:r w:rsidR="00A751E5" w:rsidRPr="00B10C71">
        <w:rPr>
          <w:sz w:val="24"/>
          <w:szCs w:val="24"/>
        </w:rPr>
        <w:t>2018</w:t>
      </w:r>
      <w:r w:rsidRPr="00B10C71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B10C71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610156" w:rsidRPr="00B10C71">
        <w:rPr>
          <w:sz w:val="24"/>
          <w:szCs w:val="24"/>
        </w:rPr>
        <w:t> </w:t>
      </w:r>
      <w:r w:rsidRPr="00B10C71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FD1844" w14:textId="10744639" w:rsidR="00225A3B" w:rsidRPr="00B10C71" w:rsidRDefault="00225A3B" w:rsidP="00400CA9">
      <w:pPr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A751E5" w:rsidRPr="00B10C71">
        <w:rPr>
          <w:sz w:val="24"/>
          <w:szCs w:val="24"/>
        </w:rPr>
        <w:t>2018</w:t>
      </w:r>
      <w:r w:rsidRPr="00B10C71">
        <w:rPr>
          <w:sz w:val="24"/>
          <w:szCs w:val="24"/>
        </w:rPr>
        <w:t>, ГОСТ перечисленным в п.2.3 данного ТЗ.</w:t>
      </w:r>
    </w:p>
    <w:p w14:paraId="26FD1845" w14:textId="77777777" w:rsidR="00225A3B" w:rsidRPr="00B10C71" w:rsidRDefault="00225A3B" w:rsidP="00400CA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10C71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6FD1846" w14:textId="77777777" w:rsidR="00225A3B" w:rsidRPr="00B10C71" w:rsidRDefault="00225A3B" w:rsidP="00400CA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10C71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26FD1847" w14:textId="69FD8107" w:rsidR="00225A3B" w:rsidRPr="00B10C71" w:rsidRDefault="00225A3B" w:rsidP="00400CA9">
      <w:pPr>
        <w:tabs>
          <w:tab w:val="left" w:pos="1134"/>
        </w:tabs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2.</w:t>
      </w:r>
      <w:r w:rsidR="00C03FA6" w:rsidRPr="00B10C71">
        <w:rPr>
          <w:sz w:val="24"/>
          <w:szCs w:val="24"/>
        </w:rPr>
        <w:t>4</w:t>
      </w:r>
      <w:r w:rsidRPr="00B10C71">
        <w:rPr>
          <w:sz w:val="24"/>
          <w:szCs w:val="24"/>
        </w:rPr>
        <w:t>.</w:t>
      </w:r>
      <w:r w:rsidR="00400CA9"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A751E5" w:rsidRPr="00B10C71">
        <w:rPr>
          <w:sz w:val="24"/>
          <w:szCs w:val="24"/>
        </w:rPr>
        <w:t>2018</w:t>
      </w:r>
      <w:r w:rsidRPr="00B10C71">
        <w:rPr>
          <w:sz w:val="24"/>
          <w:szCs w:val="24"/>
        </w:rPr>
        <w:t xml:space="preserve">, ГОСТ </w:t>
      </w:r>
      <w:proofErr w:type="gramStart"/>
      <w:r w:rsidRPr="00B10C71">
        <w:rPr>
          <w:sz w:val="24"/>
          <w:szCs w:val="24"/>
        </w:rPr>
        <w:t>перечисленных</w:t>
      </w:r>
      <w:proofErr w:type="gramEnd"/>
      <w:r w:rsidRPr="00B10C71">
        <w:rPr>
          <w:sz w:val="24"/>
          <w:szCs w:val="24"/>
        </w:rPr>
        <w:t xml:space="preserve"> в п.2.3 данного ТЗ.</w:t>
      </w:r>
    </w:p>
    <w:p w14:paraId="26FD1848" w14:textId="5FE8331B" w:rsidR="00225A3B" w:rsidRPr="00B10C71" w:rsidRDefault="00225A3B" w:rsidP="00400CA9">
      <w:pPr>
        <w:tabs>
          <w:tab w:val="left" w:pos="1134"/>
        </w:tabs>
        <w:ind w:firstLine="709"/>
        <w:rPr>
          <w:sz w:val="24"/>
          <w:szCs w:val="24"/>
        </w:rPr>
      </w:pPr>
      <w:r w:rsidRPr="00B10C71">
        <w:rPr>
          <w:sz w:val="24"/>
          <w:szCs w:val="24"/>
        </w:rPr>
        <w:t>2.</w:t>
      </w:r>
      <w:r w:rsidR="00C03FA6" w:rsidRPr="00B10C71">
        <w:rPr>
          <w:sz w:val="24"/>
          <w:szCs w:val="24"/>
        </w:rPr>
        <w:t>5</w:t>
      </w:r>
      <w:r w:rsidRPr="00B10C71">
        <w:rPr>
          <w:sz w:val="24"/>
          <w:szCs w:val="24"/>
        </w:rPr>
        <w:t>.</w:t>
      </w:r>
      <w:r w:rsidR="00400CA9"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26FD1849" w14:textId="77777777" w:rsidR="00225A3B" w:rsidRPr="00B10C71" w:rsidRDefault="00225A3B" w:rsidP="00400CA9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6FD184A" w14:textId="77777777" w:rsidR="00225A3B" w:rsidRPr="00B10C71" w:rsidRDefault="00225A3B" w:rsidP="00400C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0C71">
        <w:rPr>
          <w:b/>
          <w:bCs/>
          <w:sz w:val="24"/>
          <w:szCs w:val="24"/>
        </w:rPr>
        <w:t>Гарантийные обязательства.</w:t>
      </w:r>
    </w:p>
    <w:p w14:paraId="26FD184B" w14:textId="77777777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FD184C" w14:textId="77777777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6FD184D" w14:textId="77777777" w:rsidR="00225A3B" w:rsidRPr="00B10C71" w:rsidRDefault="00225A3B" w:rsidP="00400C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B10C71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26FD184E" w14:textId="77777777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6FD184F" w14:textId="77777777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6FD1850" w14:textId="77777777" w:rsidR="00225A3B" w:rsidRPr="00B10C71" w:rsidRDefault="00225A3B" w:rsidP="00400C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0C71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26FD1851" w14:textId="77777777" w:rsidR="00225A3B" w:rsidRPr="00B10C71" w:rsidRDefault="00225A3B" w:rsidP="00400CA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10C71">
        <w:rPr>
          <w:szCs w:val="24"/>
        </w:rPr>
        <w:t xml:space="preserve">В комплект поставки металлопроката должны входить документы: </w:t>
      </w:r>
    </w:p>
    <w:p w14:paraId="26FD1853" w14:textId="31711519" w:rsidR="00225A3B" w:rsidRPr="00B10C71" w:rsidRDefault="00225A3B" w:rsidP="00400CA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26FD1854" w14:textId="706DB0EA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895DAC" w:rsidRPr="00B10C71">
        <w:rPr>
          <w:sz w:val="24"/>
          <w:szCs w:val="24"/>
        </w:rPr>
        <w:t>ГОСТ 14192-</w:t>
      </w:r>
      <w:r w:rsidRPr="00B10C71">
        <w:rPr>
          <w:sz w:val="24"/>
          <w:szCs w:val="24"/>
        </w:rPr>
        <w:t>96, ГОСТ</w:t>
      </w:r>
      <w:r w:rsidR="00610156" w:rsidRPr="00B10C71">
        <w:rPr>
          <w:sz w:val="24"/>
          <w:szCs w:val="24"/>
        </w:rPr>
        <w:t> </w:t>
      </w:r>
      <w:r w:rsidRPr="00B10C71">
        <w:rPr>
          <w:sz w:val="24"/>
          <w:szCs w:val="24"/>
        </w:rPr>
        <w:t>7566-</w:t>
      </w:r>
      <w:r w:rsidR="00A751E5" w:rsidRPr="00B10C71">
        <w:rPr>
          <w:sz w:val="24"/>
          <w:szCs w:val="24"/>
        </w:rPr>
        <w:t>2018</w:t>
      </w:r>
      <w:r w:rsidRPr="00B10C71">
        <w:rPr>
          <w:sz w:val="24"/>
          <w:szCs w:val="24"/>
        </w:rPr>
        <w:t xml:space="preserve">, ГОСТ, </w:t>
      </w:r>
      <w:proofErr w:type="gramStart"/>
      <w:r w:rsidRPr="00B10C71">
        <w:rPr>
          <w:sz w:val="24"/>
          <w:szCs w:val="24"/>
        </w:rPr>
        <w:t>перечисленных</w:t>
      </w:r>
      <w:proofErr w:type="gramEnd"/>
      <w:r w:rsidRPr="00B10C71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26FD1855" w14:textId="3B28EF61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26FD1856" w14:textId="77777777" w:rsidR="00225A3B" w:rsidRPr="00B10C71" w:rsidRDefault="00225A3B" w:rsidP="00400C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6FD1857" w14:textId="77777777" w:rsidR="00225A3B" w:rsidRPr="00B10C71" w:rsidRDefault="00225A3B" w:rsidP="00584094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10C71">
        <w:rPr>
          <w:b/>
          <w:bCs/>
          <w:sz w:val="24"/>
          <w:szCs w:val="24"/>
        </w:rPr>
        <w:t>Правила приемки продукции.</w:t>
      </w:r>
    </w:p>
    <w:p w14:paraId="26FD1858" w14:textId="2B002367" w:rsidR="00225A3B" w:rsidRPr="00B10C71" w:rsidRDefault="00225A3B" w:rsidP="00400CA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10C71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C03FA6" w:rsidRPr="00B10C71">
        <w:rPr>
          <w:szCs w:val="24"/>
        </w:rPr>
        <w:t>П</w:t>
      </w:r>
      <w:r w:rsidRPr="00B10C71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26FD1859" w14:textId="77777777" w:rsidR="00225A3B" w:rsidRPr="00B10C71" w:rsidRDefault="00225A3B" w:rsidP="00400CA9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10C7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C333E7" w14:textId="77777777" w:rsidR="00400CA9" w:rsidRPr="00B10C71" w:rsidRDefault="00400CA9" w:rsidP="00400CA9">
      <w:pPr>
        <w:ind w:firstLine="709"/>
        <w:rPr>
          <w:sz w:val="24"/>
          <w:szCs w:val="24"/>
        </w:rPr>
      </w:pPr>
    </w:p>
    <w:p w14:paraId="03AAF9AA" w14:textId="77777777" w:rsidR="00400CA9" w:rsidRPr="00B10C71" w:rsidRDefault="00400CA9" w:rsidP="00400CA9">
      <w:pPr>
        <w:ind w:firstLine="709"/>
        <w:rPr>
          <w:sz w:val="24"/>
          <w:szCs w:val="24"/>
        </w:rPr>
      </w:pPr>
    </w:p>
    <w:p w14:paraId="5138B2F1" w14:textId="77777777" w:rsidR="00400CA9" w:rsidRPr="00B10C71" w:rsidRDefault="00400CA9" w:rsidP="00400CA9">
      <w:pPr>
        <w:ind w:firstLine="709"/>
        <w:rPr>
          <w:sz w:val="24"/>
          <w:szCs w:val="24"/>
        </w:rPr>
      </w:pPr>
    </w:p>
    <w:p w14:paraId="0735ACA2" w14:textId="49973971" w:rsidR="00400CA9" w:rsidRPr="00636856" w:rsidRDefault="00400CA9" w:rsidP="00400CA9">
      <w:pPr>
        <w:ind w:firstLine="0"/>
        <w:rPr>
          <w:sz w:val="24"/>
          <w:szCs w:val="24"/>
        </w:rPr>
      </w:pPr>
      <w:r w:rsidRPr="00B10C71">
        <w:rPr>
          <w:sz w:val="24"/>
          <w:szCs w:val="24"/>
        </w:rPr>
        <w:t>Начальник УРС</w:t>
      </w:r>
      <w:r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ab/>
      </w:r>
      <w:r w:rsidRPr="00B10C71">
        <w:rPr>
          <w:sz w:val="24"/>
          <w:szCs w:val="24"/>
        </w:rPr>
        <w:tab/>
        <w:t>_</w:t>
      </w:r>
      <w:r w:rsidR="00610156" w:rsidRPr="00B10C71">
        <w:rPr>
          <w:sz w:val="24"/>
          <w:szCs w:val="24"/>
        </w:rPr>
        <w:t>_______________________</w:t>
      </w:r>
      <w:r w:rsidR="00610156" w:rsidRPr="00B10C71">
        <w:rPr>
          <w:sz w:val="24"/>
          <w:szCs w:val="24"/>
        </w:rPr>
        <w:tab/>
      </w:r>
      <w:r w:rsidR="00610156" w:rsidRPr="00B10C71">
        <w:rPr>
          <w:sz w:val="24"/>
          <w:szCs w:val="24"/>
        </w:rPr>
        <w:tab/>
        <w:t>А.Н. Егоров</w:t>
      </w:r>
      <w:bookmarkStart w:id="1" w:name="_GoBack"/>
      <w:bookmarkEnd w:id="1"/>
    </w:p>
    <w:sectPr w:rsidR="00400CA9" w:rsidRPr="0063685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EE984" w14:textId="77777777" w:rsidR="00D769A6" w:rsidRDefault="00D769A6">
      <w:r>
        <w:separator/>
      </w:r>
    </w:p>
  </w:endnote>
  <w:endnote w:type="continuationSeparator" w:id="0">
    <w:p w14:paraId="72AB3FA6" w14:textId="77777777" w:rsidR="00D769A6" w:rsidRDefault="00D7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2C493" w14:textId="77777777" w:rsidR="00D769A6" w:rsidRDefault="00D769A6">
      <w:r>
        <w:separator/>
      </w:r>
    </w:p>
  </w:footnote>
  <w:footnote w:type="continuationSeparator" w:id="0">
    <w:p w14:paraId="7F13F95E" w14:textId="77777777" w:rsidR="00D769A6" w:rsidRDefault="00D76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D1864" w14:textId="77777777" w:rsidR="00AD7048" w:rsidRDefault="00A0179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6FD186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0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DDE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A3B"/>
    <w:rsid w:val="00226D45"/>
    <w:rsid w:val="0023153A"/>
    <w:rsid w:val="00231C99"/>
    <w:rsid w:val="00232288"/>
    <w:rsid w:val="002327D3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990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7FD"/>
    <w:rsid w:val="00294A19"/>
    <w:rsid w:val="002957D5"/>
    <w:rsid w:val="00295CA9"/>
    <w:rsid w:val="00295F44"/>
    <w:rsid w:val="00296D9B"/>
    <w:rsid w:val="002979D0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CA9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462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09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0B3E"/>
    <w:rsid w:val="00602410"/>
    <w:rsid w:val="006033B0"/>
    <w:rsid w:val="0060420B"/>
    <w:rsid w:val="00605D5D"/>
    <w:rsid w:val="00605E5D"/>
    <w:rsid w:val="00610156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08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DA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3DF8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F7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79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1E5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4C87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5D59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7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B0D"/>
    <w:rsid w:val="00B24C00"/>
    <w:rsid w:val="00B30FF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73E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4AE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FA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77A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331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52D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122"/>
    <w:rsid w:val="00D76196"/>
    <w:rsid w:val="00D769A6"/>
    <w:rsid w:val="00D7710C"/>
    <w:rsid w:val="00D80AA2"/>
    <w:rsid w:val="00D80FBD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940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48C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35D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D1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03FA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03FA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8E4F-7E8F-4250-B6EB-68D5607EAD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461A405-035A-4400-8902-FB289D6130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B1086-43D6-45B9-929E-FF9A12E7B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29D92-D97B-46A1-BF6E-8B6D60D4A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12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2019-11-07T08:02:00Z</cp:lastPrinted>
  <dcterms:created xsi:type="dcterms:W3CDTF">2019-10-16T10:10:00Z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